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2F1D" w:rsidRDefault="005A2F1D" w:rsidP="005A2F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SWEYN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5A2F1D" w:rsidRDefault="005A2F1D" w:rsidP="005A2F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A2F1D" w:rsidRDefault="005A2F1D" w:rsidP="005A2F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A2F1D" w:rsidRDefault="005A2F1D" w:rsidP="005A2F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Mar.1419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Braintree,</w:t>
      </w:r>
    </w:p>
    <w:p w:rsidR="005A2F1D" w:rsidRDefault="005A2F1D" w:rsidP="005A2F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Essex, into lands held by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Hende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5A2F1D" w:rsidRDefault="005A2F1D" w:rsidP="005A2F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715E43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21-115)</w:t>
      </w:r>
    </w:p>
    <w:p w:rsidR="005A2F1D" w:rsidRDefault="005A2F1D" w:rsidP="005A2F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A2F1D" w:rsidRDefault="005A2F1D" w:rsidP="005A2F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A2F1D" w:rsidRDefault="005A2F1D" w:rsidP="005A2F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November 2015</w:t>
      </w:r>
      <w:bookmarkStart w:id="0" w:name="_GoBack"/>
      <w:bookmarkEnd w:id="0"/>
    </w:p>
    <w:sectPr w:rsidR="00DD5B8A" w:rsidRPr="005A2F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2F1D" w:rsidRDefault="005A2F1D" w:rsidP="00564E3C">
      <w:pPr>
        <w:spacing w:after="0" w:line="240" w:lineRule="auto"/>
      </w:pPr>
      <w:r>
        <w:separator/>
      </w:r>
    </w:p>
  </w:endnote>
  <w:endnote w:type="continuationSeparator" w:id="0">
    <w:p w:rsidR="005A2F1D" w:rsidRDefault="005A2F1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A2F1D">
      <w:rPr>
        <w:rFonts w:ascii="Times New Roman" w:hAnsi="Times New Roman" w:cs="Times New Roman"/>
        <w:noProof/>
        <w:sz w:val="24"/>
        <w:szCs w:val="24"/>
      </w:rPr>
      <w:t>27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2F1D" w:rsidRDefault="005A2F1D" w:rsidP="00564E3C">
      <w:pPr>
        <w:spacing w:after="0" w:line="240" w:lineRule="auto"/>
      </w:pPr>
      <w:r>
        <w:separator/>
      </w:r>
    </w:p>
  </w:footnote>
  <w:footnote w:type="continuationSeparator" w:id="0">
    <w:p w:rsidR="005A2F1D" w:rsidRDefault="005A2F1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F1D"/>
    <w:rsid w:val="00372DC6"/>
    <w:rsid w:val="00564E3C"/>
    <w:rsid w:val="005A2F1D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905AEA"/>
  <w15:chartTrackingRefBased/>
  <w15:docId w15:val="{D163B498-EBC1-4728-9E0E-E5BC58634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5A2F1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2015-11-27T21:20:00Z</dcterms:created>
  <dcterms:modified xsi:type="dcterms:W3CDTF">2015-11-27T21:21:00Z</dcterms:modified>
</cp:coreProperties>
</file>